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240" w:rsidRDefault="00581240" w:rsidP="00AC3FC1">
      <w:pPr>
        <w:spacing w:after="0" w:line="240" w:lineRule="auto"/>
        <w:ind w:firstLine="709"/>
        <w:jc w:val="both"/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</w:pPr>
      <w:r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>3</w:t>
      </w:r>
      <w:r w:rsidRPr="00AC3FC1">
        <w:rPr>
          <w:rStyle w:val="submenu-table"/>
          <w:rFonts w:ascii="Times New Roman" w:hAnsi="Times New Roman"/>
          <w:b/>
          <w:bCs/>
          <w:color w:val="000000"/>
          <w:sz w:val="27"/>
          <w:szCs w:val="27"/>
          <w:shd w:val="clear" w:color="auto" w:fill="FFFFFF"/>
          <w:lang w:val="kk-KZ"/>
        </w:rPr>
        <w:t xml:space="preserve"> Әлеуметтік-экономикалық жоспарлаудың жүйесі</w:t>
      </w:r>
    </w:p>
    <w:p w:rsidR="00581240" w:rsidRDefault="00581240" w:rsidP="00C21FD2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581240" w:rsidRPr="00C21FD2" w:rsidRDefault="00581240" w:rsidP="00C21FD2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 xml:space="preserve">Дәріс мақсаты: </w:t>
      </w:r>
      <w:r w:rsidRPr="00C21FD2">
        <w:rPr>
          <w:rFonts w:ascii="Times New Roman" w:hAnsi="Times New Roman"/>
          <w:sz w:val="24"/>
          <w:szCs w:val="24"/>
          <w:lang w:val="kk-KZ"/>
        </w:rPr>
        <w:t>Жоспарлау жүйесін оқып зерттеу, жобалаудың және болжаудың принциптерін, әдістерін игеру.</w:t>
      </w:r>
    </w:p>
    <w:p w:rsidR="00581240" w:rsidRPr="00C21FD2" w:rsidRDefault="00581240" w:rsidP="00C21FD2">
      <w:pPr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ab/>
      </w:r>
    </w:p>
    <w:p w:rsidR="00581240" w:rsidRPr="00C21FD2" w:rsidRDefault="00581240" w:rsidP="00C21FD2">
      <w:pPr>
        <w:rPr>
          <w:rFonts w:ascii="Times New Roman" w:hAnsi="Times New Roman"/>
          <w:b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>Дәріс жоспары:</w:t>
      </w:r>
    </w:p>
    <w:p w:rsidR="00581240" w:rsidRPr="00C21FD2" w:rsidRDefault="00581240" w:rsidP="00C21FD2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b/>
          <w:sz w:val="24"/>
          <w:szCs w:val="24"/>
          <w:lang w:val="kk-KZ"/>
        </w:rPr>
        <w:tab/>
      </w:r>
      <w:r w:rsidRPr="00C21FD2">
        <w:rPr>
          <w:rFonts w:ascii="Times New Roman" w:hAnsi="Times New Roman"/>
          <w:sz w:val="24"/>
          <w:szCs w:val="24"/>
          <w:lang w:val="kk-KZ"/>
        </w:rPr>
        <w:t>1. Жоспарлау жүйесі: мәні, негізгі бағыттары.</w:t>
      </w:r>
    </w:p>
    <w:p w:rsidR="00581240" w:rsidRPr="00C21FD2" w:rsidRDefault="00581240" w:rsidP="00C21FD2">
      <w:pPr>
        <w:jc w:val="both"/>
        <w:rPr>
          <w:rFonts w:ascii="Times New Roman" w:hAnsi="Times New Roman"/>
          <w:sz w:val="24"/>
          <w:szCs w:val="24"/>
          <w:lang w:val="kk-KZ"/>
        </w:rPr>
      </w:pPr>
      <w:r w:rsidRPr="00C21FD2">
        <w:rPr>
          <w:rFonts w:ascii="Times New Roman" w:hAnsi="Times New Roman"/>
          <w:sz w:val="24"/>
          <w:szCs w:val="24"/>
          <w:lang w:val="kk-KZ"/>
        </w:rPr>
        <w:tab/>
        <w:t>2. Болжамның типтері және түрлері.</w:t>
      </w:r>
    </w:p>
    <w:p w:rsidR="00581240" w:rsidRDefault="00581240" w:rsidP="00AC3FC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p w:rsidR="00581240" w:rsidRPr="0020203C" w:rsidRDefault="00581240" w:rsidP="002D528D">
      <w:pPr>
        <w:rPr>
          <w:rFonts w:ascii="Times New Roman" w:hAnsi="Times New Roman"/>
          <w:b/>
          <w:sz w:val="24"/>
          <w:szCs w:val="24"/>
          <w:lang w:val="kk-KZ"/>
        </w:rPr>
      </w:pPr>
      <w:r w:rsidRPr="0020203C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581240" w:rsidRPr="0020203C" w:rsidRDefault="00581240" w:rsidP="002D528D">
      <w:pPr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581240" w:rsidRPr="0020203C" w:rsidRDefault="00581240" w:rsidP="002D528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20203C">
        <w:rPr>
          <w:rFonts w:ascii="Times New Roman" w:hAnsi="Times New Roman"/>
          <w:sz w:val="24"/>
          <w:szCs w:val="24"/>
          <w:lang w:val="kk-KZ"/>
        </w:rPr>
        <w:t>Жоспарлау мен болжаудың түрлері және типтері.</w:t>
      </w:r>
    </w:p>
    <w:p w:rsidR="00581240" w:rsidRPr="0020203C" w:rsidRDefault="00581240" w:rsidP="002D528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20203C">
        <w:rPr>
          <w:rFonts w:ascii="Times New Roman" w:hAnsi="Times New Roman"/>
          <w:sz w:val="24"/>
          <w:szCs w:val="24"/>
          <w:lang w:val="kk-KZ"/>
        </w:rPr>
        <w:t>Жоспарлау жүйесі: мәні және мазмұны.</w:t>
      </w:r>
    </w:p>
    <w:p w:rsidR="00581240" w:rsidRDefault="00581240" w:rsidP="00AC3FC1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color w:val="000000"/>
          <w:sz w:val="27"/>
          <w:szCs w:val="27"/>
          <w:shd w:val="clear" w:color="auto" w:fill="FFFFFF"/>
          <w:lang w:val="kk-KZ"/>
        </w:rPr>
      </w:pPr>
    </w:p>
    <w:sectPr w:rsidR="00581240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143F2"/>
    <w:multiLevelType w:val="hybridMultilevel"/>
    <w:tmpl w:val="778467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96EB3"/>
    <w:rsid w:val="000A16F1"/>
    <w:rsid w:val="000D7857"/>
    <w:rsid w:val="000E743D"/>
    <w:rsid w:val="0014566B"/>
    <w:rsid w:val="001803F0"/>
    <w:rsid w:val="00197312"/>
    <w:rsid w:val="001B2380"/>
    <w:rsid w:val="001C430D"/>
    <w:rsid w:val="0020203C"/>
    <w:rsid w:val="0020593A"/>
    <w:rsid w:val="00270FC0"/>
    <w:rsid w:val="00277D01"/>
    <w:rsid w:val="00286BAD"/>
    <w:rsid w:val="002C165C"/>
    <w:rsid w:val="002D528D"/>
    <w:rsid w:val="00380566"/>
    <w:rsid w:val="0039440D"/>
    <w:rsid w:val="003C2606"/>
    <w:rsid w:val="00476336"/>
    <w:rsid w:val="00494D12"/>
    <w:rsid w:val="004D063D"/>
    <w:rsid w:val="004D45B3"/>
    <w:rsid w:val="004D5799"/>
    <w:rsid w:val="00581240"/>
    <w:rsid w:val="005C027B"/>
    <w:rsid w:val="005D090B"/>
    <w:rsid w:val="006257E7"/>
    <w:rsid w:val="00633251"/>
    <w:rsid w:val="00652C03"/>
    <w:rsid w:val="006A16BE"/>
    <w:rsid w:val="006D5FD4"/>
    <w:rsid w:val="007E0EEE"/>
    <w:rsid w:val="00872D53"/>
    <w:rsid w:val="00876F3D"/>
    <w:rsid w:val="00996719"/>
    <w:rsid w:val="00A2123B"/>
    <w:rsid w:val="00AC3FC1"/>
    <w:rsid w:val="00B141D4"/>
    <w:rsid w:val="00B368B3"/>
    <w:rsid w:val="00BD1D66"/>
    <w:rsid w:val="00C21FD2"/>
    <w:rsid w:val="00C83EB3"/>
    <w:rsid w:val="00D21192"/>
    <w:rsid w:val="00D23AE4"/>
    <w:rsid w:val="00D50883"/>
    <w:rsid w:val="00D574A4"/>
    <w:rsid w:val="00D61D94"/>
    <w:rsid w:val="00DA22C7"/>
    <w:rsid w:val="00E95576"/>
    <w:rsid w:val="00F241F0"/>
    <w:rsid w:val="00F36526"/>
    <w:rsid w:val="00FD6403"/>
    <w:rsid w:val="00FD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380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 w:line="240" w:lineRule="auto"/>
      <w:outlineLvl w:val="0"/>
    </w:pPr>
    <w:rPr>
      <w:rFonts w:ascii="Arial Narrow" w:eastAsia="Times New Roman" w:hAnsi="Arial Narrow"/>
      <w:b/>
      <w:bCs/>
      <w:color w:val="FFFFFF"/>
      <w:kern w:val="36"/>
      <w:sz w:val="33"/>
      <w:szCs w:val="33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iCs/>
      <w:sz w:val="14"/>
      <w:szCs w:val="14"/>
      <w:lang w:eastAsia="ru-RU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spacing w:after="0" w:line="240" w:lineRule="auto"/>
      <w:jc w:val="right"/>
    </w:pPr>
    <w:rPr>
      <w:rFonts w:ascii="KZ Arial" w:eastAsia="Times New Roman" w:hAnsi="KZ Arial" w:cs="KZ Arial"/>
      <w:sz w:val="18"/>
      <w:szCs w:val="18"/>
      <w:lang w:eastAsia="ru-RU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39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1</Pages>
  <Words>53</Words>
  <Characters>303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2014-09-24T22:26:00Z</dcterms:created>
  <dcterms:modified xsi:type="dcterms:W3CDTF">2015-09-14T15:36:00Z</dcterms:modified>
</cp:coreProperties>
</file>